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184" w:rsidRDefault="00BE0184" w:rsidP="00BE0184">
      <w:pPr>
        <w:pStyle w:val="NoSpacing"/>
        <w:jc w:val="both"/>
      </w:pPr>
      <w:r>
        <w:rPr>
          <w:u w:val="single"/>
        </w:rPr>
        <w:t>William MARDON</w:t>
      </w:r>
      <w:r>
        <w:t xml:space="preserve">     (d.1455-9)</w:t>
      </w:r>
    </w:p>
    <w:p w:rsidR="00BE0184" w:rsidRDefault="00BE0184" w:rsidP="00BE0184">
      <w:pPr>
        <w:pStyle w:val="NoSpacing"/>
        <w:jc w:val="both"/>
      </w:pPr>
      <w:proofErr w:type="gramStart"/>
      <w:r>
        <w:t>of</w:t>
      </w:r>
      <w:proofErr w:type="gramEnd"/>
      <w:r>
        <w:t xml:space="preserve"> Fordham, Suffolk.</w:t>
      </w:r>
    </w:p>
    <w:p w:rsidR="00BE0184" w:rsidRDefault="00BE0184" w:rsidP="00BE0184">
      <w:pPr>
        <w:pStyle w:val="NoSpacing"/>
        <w:jc w:val="both"/>
      </w:pPr>
    </w:p>
    <w:p w:rsidR="00BE0184" w:rsidRDefault="00BE0184" w:rsidP="00BE0184">
      <w:pPr>
        <w:pStyle w:val="NoSpacing"/>
        <w:jc w:val="both"/>
      </w:pPr>
    </w:p>
    <w:p w:rsidR="00BE0184" w:rsidRDefault="00BE0184" w:rsidP="00BE0184">
      <w:pPr>
        <w:pStyle w:val="NoSpacing"/>
        <w:jc w:val="both"/>
      </w:pPr>
      <w:r>
        <w:t>19 Apr.1455</w:t>
      </w:r>
      <w:r>
        <w:tab/>
        <w:t>He made his Will.  (Redstone p.81)</w:t>
      </w:r>
    </w:p>
    <w:p w:rsidR="00BE0184" w:rsidRDefault="00BE0184" w:rsidP="00BE0184">
      <w:pPr>
        <w:pStyle w:val="NoSpacing"/>
        <w:jc w:val="both"/>
      </w:pPr>
      <w:r>
        <w:t>21 Mar.1459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BE0184" w:rsidRDefault="00BE0184" w:rsidP="00BE0184">
      <w:pPr>
        <w:pStyle w:val="NoSpacing"/>
        <w:jc w:val="both"/>
      </w:pPr>
    </w:p>
    <w:p w:rsidR="00BE0184" w:rsidRDefault="00BE0184" w:rsidP="00BE0184">
      <w:pPr>
        <w:pStyle w:val="NoSpacing"/>
        <w:jc w:val="both"/>
      </w:pPr>
    </w:p>
    <w:p w:rsidR="00BE0184" w:rsidRDefault="00BE0184" w:rsidP="00BE0184">
      <w:pPr>
        <w:pStyle w:val="NoSpacing"/>
        <w:jc w:val="both"/>
      </w:pPr>
      <w:r>
        <w:t>24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84" w:rsidRDefault="00BE0184" w:rsidP="00920DE3">
      <w:pPr>
        <w:spacing w:after="0" w:line="240" w:lineRule="auto"/>
      </w:pPr>
      <w:r>
        <w:separator/>
      </w:r>
    </w:p>
  </w:endnote>
  <w:endnote w:type="continuationSeparator" w:id="0">
    <w:p w:rsidR="00BE0184" w:rsidRDefault="00BE01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84" w:rsidRDefault="00BE0184" w:rsidP="00920DE3">
      <w:pPr>
        <w:spacing w:after="0" w:line="240" w:lineRule="auto"/>
      </w:pPr>
      <w:r>
        <w:separator/>
      </w:r>
    </w:p>
  </w:footnote>
  <w:footnote w:type="continuationSeparator" w:id="0">
    <w:p w:rsidR="00BE0184" w:rsidRDefault="00BE01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184"/>
    <w:rsid w:val="00120749"/>
    <w:rsid w:val="00624CAE"/>
    <w:rsid w:val="00920DE3"/>
    <w:rsid w:val="00BE01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2014-03-11T21:21:00Z</dcterms:created>
  <dcterms:modified xsi:type="dcterms:W3CDTF">2014-03-11T21:22:00Z</dcterms:modified>
</cp:coreProperties>
</file>